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14A8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1438F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1438FC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1438FC" w:rsidRDefault="001438FC" w:rsidP="001438FC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6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br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1438FC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438FC" w:rsidRPr="00E36ADF">
              <w:rPr>
                <w:rFonts w:ascii="TH SarabunPSK" w:hAnsi="TH SarabunPSK" w:cs="TH SarabunPSK"/>
                <w:sz w:val="30"/>
                <w:szCs w:val="30"/>
                <w:cs/>
              </w:rPr>
              <w:t>รศ.ฐาปนีย์  ธรรมเมธา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1438FC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E36ADF">
              <w:rPr>
                <w:rFonts w:ascii="TH SarabunPSK" w:hAnsi="TH SarabunPSK" w:cs="TH SarabunPSK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1438FC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1438F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438FC" w:rsidRPr="00E36ADF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นางสาวพัชรา เปลี่ยนสกุล</w:t>
            </w:r>
            <w:r w:rsidR="001438FC" w:rsidRPr="00091B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1438FC" w:rsidRDefault="001438FC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E36ADF">
              <w:rPr>
                <w:rFonts w:ascii="TH SarabunPSK" w:hAnsi="TH SarabunPSK" w:cs="TH SarabunPSK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1438F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438FC" w:rsidRPr="0044674D" w:rsidRDefault="006C7B37" w:rsidP="001438FC">
            <w:pPr>
              <w:pStyle w:val="FootnoteText"/>
              <w:ind w:firstLine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1438FC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="001438FC" w:rsidRPr="0044674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="001438FC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      </w:r>
            <w:r w:rsidR="001438FC" w:rsidRPr="00CF25C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="001438FC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</w:t>
            </w:r>
            <w:r w:rsidR="001438FC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</w:t>
            </w:r>
            <w:r w:rsidR="001438FC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="001438FC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1438FC" w:rsidRPr="0044674D" w:rsidRDefault="001438FC" w:rsidP="001438FC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44674D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1438FC" w:rsidRPr="0044674D" w:rsidRDefault="001438FC" w:rsidP="001438FC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1438FC" w:rsidRDefault="001438FC" w:rsidP="001438FC">
            <w:pPr>
              <w:widowControl w:val="0"/>
              <w:numPr>
                <w:ilvl w:val="0"/>
                <w:numId w:val="8"/>
              </w:numPr>
              <w:tabs>
                <w:tab w:val="clear" w:pos="1800"/>
              </w:tabs>
              <w:adjustRightInd w:val="0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การดำเนินงานในรอบปีงบประมาณ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44674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18"/>
              <w:gridCol w:w="7360"/>
            </w:tblGrid>
            <w:tr w:rsidR="00A155E3" w:rsidRPr="003B7C5A" w:rsidTr="003E0B20">
              <w:trPr>
                <w:trHeight w:val="454"/>
                <w:jc w:val="center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438FC" w:rsidRPr="003B7C5A" w:rsidTr="003E0B20">
              <w:trPr>
                <w:trHeight w:val="283"/>
                <w:jc w:val="center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8FC" w:rsidRPr="00F108FD" w:rsidRDefault="001438FC" w:rsidP="001438F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38FC" w:rsidRPr="00CF25CB" w:rsidRDefault="001438FC" w:rsidP="001438FC">
                  <w:pP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1438FC" w:rsidRPr="00CF25CB" w:rsidRDefault="001438FC" w:rsidP="001438FC">
                  <w:pPr>
                    <w:tabs>
                      <w:tab w:val="left" w:pos="459"/>
                      <w:tab w:val="left" w:pos="720"/>
                    </w:tabs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1438FC" w:rsidRPr="003B7C5A" w:rsidTr="003E0B20">
              <w:trPr>
                <w:trHeight w:val="283"/>
                <w:jc w:val="center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8FC" w:rsidRPr="00F108FD" w:rsidRDefault="001438FC" w:rsidP="001438F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38FC" w:rsidRDefault="001438FC" w:rsidP="001438FC">
                  <w:pP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13 สำนัก/หน่วยงานครอบครองและตามที่พระราชบัญญัติข้อมูลข่าวสารของราชการ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1438FC" w:rsidRPr="002F18D2" w:rsidRDefault="001438FC" w:rsidP="001438FC">
                  <w:pP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sz w:val="30"/>
                      <w:szCs w:val="30"/>
                      <w:cs/>
                    </w:rPr>
                    <w:t>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1438FC" w:rsidRPr="003B7C5A" w:rsidTr="003E0B20">
              <w:trPr>
                <w:trHeight w:val="283"/>
                <w:jc w:val="center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8FC" w:rsidRPr="00F108FD" w:rsidRDefault="001438FC" w:rsidP="001438F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38FC" w:rsidRPr="00A63CCF" w:rsidRDefault="001438FC" w:rsidP="001438FC">
                  <w:pPr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สำนัก/หน่วยงานรับผิดชอบในปีงบประมาณ 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อย่างน้อย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จัดแสดงเป็นเอกสารไว้ในศูนย์ข้อมูลข่าวสารของราชการ สกอ. และ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เผยแพร่อย่างเป็นปัจจุบัน ผ่านเว็บเพจสำนัก เว็บไซต์ สกอ. และสื่อออนไลน์ของหน่วยงาน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1438FC" w:rsidRPr="007D1818" w:rsidRDefault="001438FC" w:rsidP="001438FC">
                  <w:pPr>
                    <w:tabs>
                      <w:tab w:val="left" w:pos="459"/>
                      <w:tab w:val="left" w:pos="720"/>
                    </w:tabs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ทุกสำนัก/หน่วยงาน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(13 หน่วยงาน) ต้องมีการจัดทำระบบ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ที่ 2 ข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sz w:val="30"/>
                      <w:szCs w:val="30"/>
                      <w:cs/>
                    </w:rPr>
                    <w:t>2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1438FC" w:rsidRPr="003B7C5A" w:rsidTr="003E0B20">
              <w:trPr>
                <w:trHeight w:val="283"/>
                <w:jc w:val="center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8FC" w:rsidRPr="00F108FD" w:rsidRDefault="001438FC" w:rsidP="001438F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38FC" w:rsidRPr="00A22D60" w:rsidRDefault="001438FC" w:rsidP="001438FC">
                  <w:pP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มีผลกระทบต่อประชาชนในปีงบประมาณ 2561 อย่างน้อย 3 แผนงาน/โครงการ เพื่อเผยแพร่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1438FC" w:rsidRPr="007D1818" w:rsidRDefault="001438FC" w:rsidP="001438FC">
                  <w:pPr>
                    <w:tabs>
                      <w:tab w:val="left" w:pos="720"/>
                    </w:tabs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ี่อยู่ในการครอบครองของสำนัก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3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1438FC" w:rsidRPr="003B7C5A" w:rsidTr="003E0B20">
              <w:trPr>
                <w:trHeight w:val="283"/>
                <w:jc w:val="center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8FC" w:rsidRPr="00F108FD" w:rsidRDefault="001438FC" w:rsidP="001438F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38FC" w:rsidRPr="00A22D60" w:rsidRDefault="001438FC" w:rsidP="001438FC">
                  <w:pPr>
                    <w:tabs>
                      <w:tab w:val="left" w:pos="720"/>
                    </w:tabs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บประมาณของสำนัก/หน่วยงาน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(13 หน่วยงาน) เพื่อใช้เป็นข้อมูล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ของสำนักงานคณะกรรมการการอุดมศึกษาเพื่อเผยแพร่และอ้างอิง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1438FC" w:rsidRPr="00E14841" w:rsidRDefault="001438FC" w:rsidP="001438FC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จัดส่งให้กลุ่มงานประชาสัมพันธ์ 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1438F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1438FC" w:rsidRPr="00E14841" w:rsidRDefault="001438FC" w:rsidP="001438FC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68BF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</w:t>
                  </w:r>
                  <w:r w:rsidRPr="00E1484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276" w:type="dxa"/>
                </w:tcPr>
                <w:p w:rsidR="001438FC" w:rsidRPr="003E0B20" w:rsidRDefault="001438FC" w:rsidP="003E0B20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3E0B2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="003E0B2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E0B20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38FC" w:rsidRDefault="00F51782" w:rsidP="001438F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</w:p>
                <w:p w:rsidR="00F51782" w:rsidRDefault="00F51782" w:rsidP="001438F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38FC" w:rsidRDefault="00F51782" w:rsidP="001438F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38FC" w:rsidRDefault="00F51782" w:rsidP="001438F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8D5427" w:rsidP="008D5427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</w:t>
            </w:r>
            <w:r w:rsidRPr="002F1F1D">
              <w:rPr>
                <w:rFonts w:ascii="TH SarabunPSK" w:hAnsi="TH SarabunPSK" w:cs="TH SarabunPSK"/>
                <w:sz w:val="30"/>
                <w:szCs w:val="30"/>
                <w:cs/>
              </w:rPr>
              <w:t>เปิดเผยข้อมูลข่าวสารที่เกี่ยวกับแผนงาน/โครงการ เพื่อสร้างการรับรู้ สร้างความเข้าใจ และให้บริการประชาชน โดยสำนัก/หน่วยงานรับผิดชอบในปีงบประมาณ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2F1F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อย่างน้อย 3 แผนงาน/โครงการ จัดแสดงเป็นเอกสารไว้ในศูนย์ข้อมูลข่าวสารของราชการ สกอ. และเผยแพร่อย่างเป็นปัจจุบัน ผ่านเว็บเพจสำนัก เว็บไซต์ สกอ. และสื่อออนไลน์ของหน่วยงาน</w:t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</w:t>
            </w:r>
            <w:r w:rsidR="00041C21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  <w:t xml:space="preserve"> 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</w:t>
            </w:r>
            <w:r w:rsidR="00041C21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</w:t>
            </w:r>
            <w:r w:rsidR="00041C21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  <w:t xml:space="preserve"> -</w:t>
            </w:r>
            <w:r w:rsidR="00041C21">
              <w:rPr>
                <w:rFonts w:ascii="TH SarabunPSK" w:hAnsi="TH SarabunPSK" w:cs="TH SarabunPSK"/>
                <w:sz w:val="30"/>
                <w:szCs w:val="30"/>
                <w:cs/>
              </w:rPr>
              <w:t>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35210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BF0" w:rsidRDefault="00EC4BF0">
      <w:r>
        <w:separator/>
      </w:r>
    </w:p>
  </w:endnote>
  <w:endnote w:type="continuationSeparator" w:id="0">
    <w:p w:rsidR="00EC4BF0" w:rsidRDefault="00EC4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BF0" w:rsidRDefault="00EC4BF0">
      <w:r>
        <w:separator/>
      </w:r>
    </w:p>
  </w:footnote>
  <w:footnote w:type="continuationSeparator" w:id="0">
    <w:p w:rsidR="00EC4BF0" w:rsidRDefault="00EC4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222052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D7427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222052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D7427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6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41C21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438FC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22052"/>
    <w:rsid w:val="00235C19"/>
    <w:rsid w:val="00251664"/>
    <w:rsid w:val="002632AB"/>
    <w:rsid w:val="00266EF2"/>
    <w:rsid w:val="002847E9"/>
    <w:rsid w:val="002A4D8D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B2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55A0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5210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D5427"/>
    <w:rsid w:val="008E45ED"/>
    <w:rsid w:val="008E67FD"/>
    <w:rsid w:val="008F2F4D"/>
    <w:rsid w:val="008F792A"/>
    <w:rsid w:val="00900054"/>
    <w:rsid w:val="00904B89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14A88"/>
    <w:rsid w:val="00C6134E"/>
    <w:rsid w:val="00C67D71"/>
    <w:rsid w:val="00C7624B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74271"/>
    <w:rsid w:val="00D816DE"/>
    <w:rsid w:val="00D849B7"/>
    <w:rsid w:val="00D91D23"/>
    <w:rsid w:val="00DA3363"/>
    <w:rsid w:val="00DA5582"/>
    <w:rsid w:val="00DC244A"/>
    <w:rsid w:val="00DE1A2C"/>
    <w:rsid w:val="00DE1AFA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BF0"/>
    <w:rsid w:val="00EC4F92"/>
    <w:rsid w:val="00EE4A33"/>
    <w:rsid w:val="00EF441F"/>
    <w:rsid w:val="00EF49EB"/>
    <w:rsid w:val="00EF594D"/>
    <w:rsid w:val="00EF751B"/>
    <w:rsid w:val="00F04C1B"/>
    <w:rsid w:val="00F06FE3"/>
    <w:rsid w:val="00F1013C"/>
    <w:rsid w:val="00F27EE1"/>
    <w:rsid w:val="00F51782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F56D3E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000C7-62AC-46B9-A1B9-3B160C3C3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3</Pages>
  <Words>995</Words>
  <Characters>5675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4</cp:revision>
  <cp:lastPrinted>2019-05-22T04:04:00Z</cp:lastPrinted>
  <dcterms:created xsi:type="dcterms:W3CDTF">2019-05-16T08:20:00Z</dcterms:created>
  <dcterms:modified xsi:type="dcterms:W3CDTF">2019-06-13T07:27:00Z</dcterms:modified>
</cp:coreProperties>
</file>